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6BADDD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238B6">
        <w:rPr>
          <w:rFonts w:hint="eastAsia"/>
          <w:b/>
          <w:noProof/>
          <w:sz w:val="24"/>
          <w:lang w:eastAsia="ja-JP"/>
        </w:rPr>
        <w:t>1</w:t>
      </w:r>
      <w:r w:rsidR="00915DDF">
        <w:rPr>
          <w:b/>
          <w:noProof/>
          <w:sz w:val="24"/>
        </w:rPr>
        <w:t>0</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FD73E1">
        <w:rPr>
          <w:rFonts w:hint="eastAsia"/>
          <w:b/>
          <w:noProof/>
          <w:sz w:val="24"/>
          <w:lang w:eastAsia="ja-JP"/>
        </w:rPr>
        <w:t>3440</w:t>
      </w:r>
    </w:p>
    <w:p w14:paraId="2E6EBB37" w14:textId="0887F6CB" w:rsidR="006A45BA" w:rsidRPr="006A45BA" w:rsidRDefault="00037F3C" w:rsidP="0033027D">
      <w:pPr>
        <w:pStyle w:val="CRCoverPage"/>
        <w:tabs>
          <w:tab w:val="right" w:pos="9639"/>
        </w:tabs>
        <w:spacing w:after="0"/>
        <w:rPr>
          <w:b/>
          <w:noProof/>
          <w:sz w:val="24"/>
        </w:rPr>
      </w:pPr>
      <w:r w:rsidRPr="00037F3C">
        <w:rPr>
          <w:b/>
          <w:noProof/>
          <w:color w:val="000000" w:themeColor="text1"/>
          <w:sz w:val="24"/>
        </w:rPr>
        <w:t>Baltimore, USA, December 8-11,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w:t>
      </w:r>
      <w:r w:rsidR="000238B6">
        <w:rPr>
          <w:rFonts w:cs="Arial" w:hint="eastAsia"/>
          <w:sz w:val="18"/>
          <w:szCs w:val="18"/>
          <w:lang w:eastAsia="ja-JP"/>
        </w:rPr>
        <w:t>2929</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On 22 October,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425E2AE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2267C85D"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28C5DDF5"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43DD1F9F"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F4028">
              <w:rPr>
                <w:rFonts w:ascii="Times New Roman" w:hAnsi="Times New Roman" w:hint="eastAsia"/>
                <w:sz w:val="20"/>
                <w:lang w:eastAsia="ja-JP"/>
              </w:rPr>
              <w:t>2</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4696" w14:textId="77777777" w:rsidR="008A3CCF" w:rsidRDefault="008A3CCF">
      <w:r>
        <w:separator/>
      </w:r>
    </w:p>
  </w:endnote>
  <w:endnote w:type="continuationSeparator" w:id="0">
    <w:p w14:paraId="7DF5F4E4" w14:textId="77777777" w:rsidR="008A3CCF" w:rsidRDefault="008A3CCF">
      <w:r>
        <w:continuationSeparator/>
      </w:r>
    </w:p>
  </w:endnote>
  <w:endnote w:type="continuationNotice" w:id="1">
    <w:p w14:paraId="00DF0E29" w14:textId="77777777" w:rsidR="008A3CCF" w:rsidRDefault="008A3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4D85" w14:textId="77777777" w:rsidR="008A3CCF" w:rsidRDefault="008A3CCF">
      <w:r>
        <w:separator/>
      </w:r>
    </w:p>
  </w:footnote>
  <w:footnote w:type="continuationSeparator" w:id="0">
    <w:p w14:paraId="1469F464" w14:textId="77777777" w:rsidR="008A3CCF" w:rsidRDefault="008A3CCF">
      <w:r>
        <w:continuationSeparator/>
      </w:r>
    </w:p>
  </w:footnote>
  <w:footnote w:type="continuationNotice" w:id="1">
    <w:p w14:paraId="5FA233D0" w14:textId="77777777" w:rsidR="008A3CCF" w:rsidRDefault="008A3C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25983"/>
    <w:rsid w:val="00225C69"/>
    <w:rsid w:val="00240DCD"/>
    <w:rsid w:val="002469D5"/>
    <w:rsid w:val="0024786B"/>
    <w:rsid w:val="00247877"/>
    <w:rsid w:val="00250133"/>
    <w:rsid w:val="00251D80"/>
    <w:rsid w:val="00254FB5"/>
    <w:rsid w:val="00261A6F"/>
    <w:rsid w:val="002640E5"/>
    <w:rsid w:val="0026436F"/>
    <w:rsid w:val="002651D6"/>
    <w:rsid w:val="0026606E"/>
    <w:rsid w:val="0026633A"/>
    <w:rsid w:val="00270BDC"/>
    <w:rsid w:val="0027433E"/>
    <w:rsid w:val="00276403"/>
    <w:rsid w:val="00281E3A"/>
    <w:rsid w:val="002847C3"/>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6257"/>
    <w:rsid w:val="0037199A"/>
    <w:rsid w:val="003740A2"/>
    <w:rsid w:val="0038516D"/>
    <w:rsid w:val="003869D7"/>
    <w:rsid w:val="003930F9"/>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60181D"/>
    <w:rsid w:val="00603269"/>
    <w:rsid w:val="00611EC4"/>
    <w:rsid w:val="00612542"/>
    <w:rsid w:val="006133FA"/>
    <w:rsid w:val="006146D2"/>
    <w:rsid w:val="00620B3F"/>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D2373"/>
    <w:rsid w:val="006D4DA5"/>
    <w:rsid w:val="006E02E9"/>
    <w:rsid w:val="006E0F19"/>
    <w:rsid w:val="006E1EFA"/>
    <w:rsid w:val="006E1FDA"/>
    <w:rsid w:val="006E2A57"/>
    <w:rsid w:val="006E5E87"/>
    <w:rsid w:val="006F2155"/>
    <w:rsid w:val="00706A1A"/>
    <w:rsid w:val="00707673"/>
    <w:rsid w:val="007162BE"/>
    <w:rsid w:val="00722267"/>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7E14"/>
    <w:rsid w:val="007D03D2"/>
    <w:rsid w:val="007D1AB2"/>
    <w:rsid w:val="007D3214"/>
    <w:rsid w:val="007D36CF"/>
    <w:rsid w:val="007D47BF"/>
    <w:rsid w:val="007D5C1A"/>
    <w:rsid w:val="007E6086"/>
    <w:rsid w:val="007E780A"/>
    <w:rsid w:val="007E7C11"/>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6C03"/>
    <w:rsid w:val="008A05BF"/>
    <w:rsid w:val="008A3CCF"/>
    <w:rsid w:val="008A495D"/>
    <w:rsid w:val="008A76FD"/>
    <w:rsid w:val="008B114B"/>
    <w:rsid w:val="008B2D09"/>
    <w:rsid w:val="008B519F"/>
    <w:rsid w:val="008C0E78"/>
    <w:rsid w:val="008C537F"/>
    <w:rsid w:val="008C758C"/>
    <w:rsid w:val="008D52CF"/>
    <w:rsid w:val="008D658B"/>
    <w:rsid w:val="008D76C2"/>
    <w:rsid w:val="008E0BCD"/>
    <w:rsid w:val="008E60AF"/>
    <w:rsid w:val="009079D7"/>
    <w:rsid w:val="00910A3A"/>
    <w:rsid w:val="00915DDF"/>
    <w:rsid w:val="00922ED3"/>
    <w:rsid w:val="00922FCB"/>
    <w:rsid w:val="00930734"/>
    <w:rsid w:val="0093077E"/>
    <w:rsid w:val="00935CB0"/>
    <w:rsid w:val="009428A9"/>
    <w:rsid w:val="009437A2"/>
    <w:rsid w:val="00944B28"/>
    <w:rsid w:val="00950560"/>
    <w:rsid w:val="00950797"/>
    <w:rsid w:val="009529AF"/>
    <w:rsid w:val="00953E83"/>
    <w:rsid w:val="00967838"/>
    <w:rsid w:val="00971817"/>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5656F"/>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AF4028"/>
    <w:rsid w:val="00B01ACB"/>
    <w:rsid w:val="00B02B4B"/>
    <w:rsid w:val="00B03AF5"/>
    <w:rsid w:val="00B03C01"/>
    <w:rsid w:val="00B078D6"/>
    <w:rsid w:val="00B1248D"/>
    <w:rsid w:val="00B1462B"/>
    <w:rsid w:val="00B14709"/>
    <w:rsid w:val="00B15673"/>
    <w:rsid w:val="00B2743D"/>
    <w:rsid w:val="00B3015C"/>
    <w:rsid w:val="00B3133E"/>
    <w:rsid w:val="00B344D8"/>
    <w:rsid w:val="00B36835"/>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F6C75"/>
    <w:rsid w:val="00F02D8B"/>
    <w:rsid w:val="00F07829"/>
    <w:rsid w:val="00F07C92"/>
    <w:rsid w:val="00F138AB"/>
    <w:rsid w:val="00F14B43"/>
    <w:rsid w:val="00F203C7"/>
    <w:rsid w:val="00F215E2"/>
    <w:rsid w:val="00F21E3F"/>
    <w:rsid w:val="00F41A27"/>
    <w:rsid w:val="00F42851"/>
    <w:rsid w:val="00F4338D"/>
    <w:rsid w:val="00F440D3"/>
    <w:rsid w:val="00F446AC"/>
    <w:rsid w:val="00F46447"/>
    <w:rsid w:val="00F46EAF"/>
    <w:rsid w:val="00F507FD"/>
    <w:rsid w:val="00F5429B"/>
    <w:rsid w:val="00F5774F"/>
    <w:rsid w:val="00F62688"/>
    <w:rsid w:val="00F64681"/>
    <w:rsid w:val="00F65FE2"/>
    <w:rsid w:val="00F76BE5"/>
    <w:rsid w:val="00F83D11"/>
    <w:rsid w:val="00F921F1"/>
    <w:rsid w:val="00F94F5A"/>
    <w:rsid w:val="00FA7234"/>
    <w:rsid w:val="00FB127E"/>
    <w:rsid w:val="00FB448E"/>
    <w:rsid w:val="00FB6906"/>
    <w:rsid w:val="00FC0804"/>
    <w:rsid w:val="00FC087D"/>
    <w:rsid w:val="00FC3B6D"/>
    <w:rsid w:val="00FD3A4E"/>
    <w:rsid w:val="00FD73E1"/>
    <w:rsid w:val="00FE0494"/>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F65A56C6-34A4-4EF5-A88F-55BF7224EDD1}">
  <ds:schemaRefs>
    <ds:schemaRef ds:uri="http://schemas.microsoft.com/sharepoint/v3/contenttype/forms"/>
  </ds:schemaRefs>
</ds:datastoreItem>
</file>

<file path=customXml/itemProps4.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1343</Words>
  <Characters>7657</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16</cp:revision>
  <cp:lastPrinted>2000-02-29T10:31:00Z</cp:lastPrinted>
  <dcterms:created xsi:type="dcterms:W3CDTF">2025-09-18T00:23:00Z</dcterms:created>
  <dcterms:modified xsi:type="dcterms:W3CDTF">2025-12-01T00:30:00Z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